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2b833e9" w14:textId="2b833e9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5F3236">
        <w:rPr>
          <w:rFonts w:ascii="Arial" w:hAnsi="Arial" w:eastAsia="MS Mincho" w:cs="Arial"/>
          <w:sz w:val="24"/>
          <w:szCs w:val="24"/>
        </w:rPr>
        <w:t>5. ožujka 2024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="001E2A69" w:rsidP="005F3236" w:rsidRDefault="00BD433E">
      <w:pPr>
        <w:pStyle w:val="Default"/>
        <w:jc w:val="both"/>
        <w:rPr>
          <w:rFonts w:ascii="Arial" w:hAnsi="Arial" w:cs="Arial"/>
        </w:rPr>
      </w:pPr>
      <w:r w:rsidRPr="005F3236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5F3236">
        <w:rPr>
          <w:rFonts w:ascii="Arial" w:hAnsi="Arial" w:cs="Arial"/>
        </w:rPr>
        <w:t xml:space="preserve"> </w:t>
      </w:r>
      <w:r w:rsidRPr="005F3236" w:rsidR="005F3236">
        <w:rPr>
          <w:rFonts w:ascii="Arial" w:hAnsi="Arial" w:cs="Arial"/>
        </w:rPr>
        <w:t>ŠUKE UGOSTITELJSTVO jednostavno društvo s ograničenom odgovornošću za ugostiteljstvo Rijeka, Baretićevo 16 (MBS 040439578, OIB 89033336409)</w:t>
      </w:r>
    </w:p>
    <w:p w:rsidRPr="005F3236" w:rsidR="005F3236" w:rsidP="005F3236" w:rsidRDefault="005F3236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Pr="006121DA" w:rsidR="005F022A">
        <w:rPr>
          <w:rFonts w:ascii="Arial" w:hAnsi="Arial" w:eastAsia="MS Mincho" w:cs="Arial"/>
          <w:sz w:val="24"/>
          <w:szCs w:val="24"/>
        </w:rPr>
        <w:t>9</w:t>
      </w:r>
      <w:r w:rsidR="005F3236">
        <w:rPr>
          <w:rFonts w:ascii="Arial" w:hAnsi="Arial" w:eastAsia="MS Mincho" w:cs="Arial"/>
          <w:sz w:val="24"/>
          <w:szCs w:val="24"/>
        </w:rPr>
        <w:t>,</w:t>
      </w:r>
      <w:r w:rsidRPr="006121DA" w:rsidR="001E2A69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5F3236">
        <w:rPr>
          <w:rFonts w:ascii="Arial" w:hAnsi="Arial" w:cs="Arial"/>
        </w:rPr>
        <w:t>26. veljače 2024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5F3236">
        <w:rPr>
          <w:rFonts w:ascii="Arial" w:hAnsi="Arial" w:cs="Arial"/>
        </w:rPr>
        <w:t>26. veljače 2024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5F3236">
        <w:rPr>
          <w:rFonts w:ascii="Arial" w:hAnsi="Arial" w:cs="Arial"/>
        </w:rPr>
        <w:t>164</w:t>
      </w:r>
      <w:r w:rsidRPr="006121DA">
        <w:rPr>
          <w:rFonts w:ascii="Arial" w:hAnsi="Arial" w:cs="Arial"/>
        </w:rPr>
        <w:t xml:space="preserve"> dana u ukupnom iznosu od </w:t>
      </w:r>
      <w:r w:rsidR="005F3236">
        <w:rPr>
          <w:rFonts w:ascii="Arial" w:hAnsi="Arial" w:cs="Arial"/>
        </w:rPr>
        <w:t>1,091,96</w:t>
      </w:r>
      <w:r w:rsidRPr="006121DA">
        <w:rPr>
          <w:rFonts w:ascii="Arial" w:hAnsi="Arial" w:cs="Arial"/>
        </w:rPr>
        <w:t xml:space="preserve"> </w:t>
      </w:r>
      <w:r w:rsidR="005F3236">
        <w:rPr>
          <w:rFonts w:ascii="Arial" w:hAnsi="Arial" w:cs="Arial"/>
        </w:rPr>
        <w:t>eura</w:t>
      </w:r>
      <w:r w:rsidRPr="006121DA">
        <w:rPr>
          <w:rFonts w:ascii="Arial" w:hAnsi="Arial" w:cs="Arial"/>
        </w:rPr>
        <w:t>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614330" w:rsidP="00614330" w:rsidRDefault="00C718F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9. travnja 2024</w:t>
      </w:r>
      <w:r w:rsidRPr="006121DA" w:rsidR="00614330">
        <w:rPr>
          <w:rFonts w:ascii="Arial" w:hAnsi="Arial" w:cs="Arial"/>
        </w:rPr>
        <w:t xml:space="preserve">. u </w:t>
      </w:r>
      <w:r w:rsidRPr="006121DA" w:rsidR="001E2A69">
        <w:rPr>
          <w:rFonts w:ascii="Arial" w:hAnsi="Arial" w:cs="Arial"/>
        </w:rPr>
        <w:t>9</w:t>
      </w:r>
      <w:r w:rsidRPr="006121DA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5F3236">
        <w:rPr>
          <w:rFonts w:ascii="Arial" w:hAnsi="Arial" w:cs="Arial"/>
        </w:rPr>
        <w:t>24/2024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Pr="006121DA" w:rsidR="001E2A69">
        <w:rPr>
          <w:rFonts w:ascii="Arial" w:hAnsi="Arial" w:cs="Arial"/>
        </w:rPr>
        <w:t>9</w:t>
      </w:r>
      <w:r w:rsidRPr="006121DA">
        <w:rPr>
          <w:rFonts w:ascii="Arial" w:hAnsi="Arial" w:cs="Arial"/>
        </w:rPr>
        <w:t>,</w:t>
      </w:r>
      <w:r w:rsidR="004B4E8D">
        <w:rPr>
          <w:rFonts w:ascii="Arial" w:hAnsi="Arial" w:cs="Arial"/>
        </w:rPr>
        <w:t>04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pStyle w:val="Odlomakpopisa"/>
        <w:ind w:left="360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DA1E99" w:rsidP="00C718FA" w:rsidRDefault="00614330">
      <w:pPr>
        <w:jc w:val="center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Zapisničar</w:t>
      </w:r>
    </w:p>
    <w:sectPr w:rsidRPr="006121DA" w:rsidR="00DA1E99" w:rsidSect="004624D4">
      <w:headerReference w:type="default" r:id="rId8"/>
      <w:footerReference w:type="default" r:id="rId9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6672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5F3236">
      <w:rPr>
        <w:rFonts w:ascii="Arial" w:hAnsi="Arial" w:cs="Arial"/>
      </w:rPr>
      <w:t>24/2024-5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44003"/>
    <w:rsid w:val="002E1FF6"/>
    <w:rsid w:val="00312ADD"/>
    <w:rsid w:val="00395650"/>
    <w:rsid w:val="003B5246"/>
    <w:rsid w:val="004467DE"/>
    <w:rsid w:val="004624D4"/>
    <w:rsid w:val="004B4E8D"/>
    <w:rsid w:val="004B6DF4"/>
    <w:rsid w:val="004C403B"/>
    <w:rsid w:val="004F4F54"/>
    <w:rsid w:val="00546B30"/>
    <w:rsid w:val="005B62F7"/>
    <w:rsid w:val="005C683A"/>
    <w:rsid w:val="005F022A"/>
    <w:rsid w:val="005F3236"/>
    <w:rsid w:val="006121DA"/>
    <w:rsid w:val="00614330"/>
    <w:rsid w:val="00634EC1"/>
    <w:rsid w:val="00637E33"/>
    <w:rsid w:val="006B3EE3"/>
    <w:rsid w:val="00722721"/>
    <w:rsid w:val="007C1B96"/>
    <w:rsid w:val="007F6672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718FA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32FF8081-72FE-40D7-ADD1-0674FFB2EDB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4E8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B4E8D"/>
    <w:rPr>
      <w:rFonts w:ascii="Segoe UI" w:hAnsi="Segoe UI" w:cs="Segoe UI"/>
      <w:bCs w:val="false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2024.</izvorni_sadrzaj>
    <derivirana_varijabla naziv="DomainObject.StvarniPocetakDatum_1">5. ožujka 2024.</derivirana_varijabla>
  </DomainObject.StvarniPocetakDatum>
  <DomainObject.StvarniZavrsetakDatum>
    <izvorni_sadrzaj>5. ožujka 2024.</izvorni_sadrzaj>
    <derivirana_varijabla naziv="DomainObject.StvarniZavrsetakDatum_1">5. ožujka 2024.</derivirana_varijabla>
  </DomainObject.StvarniZavrsetakDatum>
  <DomainObject.PlaniraniZavrsetakDatum>
    <izvorni_sadrzaj>5. ožujka 2024.</izvorni_sadrzaj>
    <derivirana_varijabla naziv="DomainObject.PlaniraniZavrsetakDatum_1">5. ožujka 2024.</derivirana_varijabla>
  </DomainObject.PlaniraniZavrsetakDatum>
  <DomainObject.PlaniraniPocetakDatum>
    <izvorni_sadrzaj>5. ožujka 2024.</izvorni_sadrzaj>
    <derivirana_varijabla naziv="DomainObject.PlaniraniPocetakDatum_1">5. ožujka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09:04</izvorni_sadrzaj>
    <derivirana_varijabla naziv="DomainObject.StvarniZavrsetakVrijeme_1">09:04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2024.</izvorni_sadrzaj>
    <derivirana_varijabla naziv="DomainObject.Zapisnik.DatumKreiranja_1">5.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St-24/2024-5</izvorni_sadrzaj>
    <derivirana_varijabla naziv="DomainObject.Zapisnik.Oznaka_1">St-24/2024-5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2024.</izvorni_sadrzaj>
    <derivirana_varijabla naziv="DomainObject.Predmet.DatumIzradeOptuznogAkta_1">15. siječnja 2024.</derivirana_varijabla>
  </DomainObject.Predmet.DatumIzradeOptuznogAkta>
  <DomainObject.Predmet.DatumIzradeOptuznogAktaFormated>
    <izvorni_sadrzaj>15.1.2024.</izvorni_sadrzaj>
    <derivirana_varijabla naziv="DomainObject.Predmet.DatumIzradeOptuznogAktaFormated_1">15.1.2024.</derivirana_varijabla>
  </DomainObject.Predmet.DatumIzradeOptuznogAktaFormated>
  <DomainObject.Predmet.DatumOsnivanja>
    <izvorni_sadrzaj>18. siječnja 2024.</izvorni_sadrzaj>
    <derivirana_varijabla naziv="DomainObject.Predmet.DatumOsnivanja_1">18.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siječnja 2024.</izvorni_sadrzaj>
    <derivirana_varijabla naziv="DomainObject.Predmet.DatumPrimitkaOptuznogAkta_1">17.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St-24/2024</izvorni_sadrzaj>
    <derivirana_varijabla naziv="DomainObject.Predmet.OznakaBroj_1">St-24/2024</derivirana_varijabla>
  </DomainObject.Predmet.OznakaBroj>
  <DomainObject.Predmet.OznakaBrojOptuznogAkta>
    <izvorni_sadrzaj>04-06-24-222</izvorni_sadrzaj>
    <derivirana_varijabla naziv="DomainObject.Predmet.OznakaBrojOptuznogAkta_1">04-06-24-222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ŠUKE UGOSTITELJSTVO j.d.o.o.  Rijeka zastupanog po punomoćniku Faik Šuke</izvorni_sadrzaj>
    <derivirana_varijabla naziv="DomainObject.Predmet.ProtustrankaFormated_1">  ŠUKE UGOSTITELJSTVO j.d.o.o.  Rijeka zastupanog po punomoćniku Faik Šuke</derivirana_varijabla>
  </DomainObject.Predmet.ProtustrankaFormated>
  <DomainObject.Predmet.ProtustrankaFormatedOIB>
    <izvorni_sadrzaj>  ŠUKE UGOSTITELJSTVO j.d.o.o.  Rijeka, OIB 89033336409 zastupanog po punomoćniku Faik Šuke</izvorni_sadrzaj>
    <derivirana_varijabla naziv="DomainObject.Predmet.ProtustrankaFormatedOIB_1">  ŠUKE UGOSTITELJSTVO j.d.o.o.  Rijeka, OIB 89033336409 zastupanog po punomoćniku Faik Šuke</derivirana_varijabla>
  </DomainObject.Predmet.ProtustrankaFormatedOIB>
  <DomainObject.Predmet.ProtustrankaFormatedWithAdress>
    <izvorni_sadrzaj> ŠUKE UGOSTITELJSTVO j.d.o.o.  Rijeka, Baretićevo 16, 51000 Rijeka zastupanog po punomoćniku Faik Šuke</izvorni_sadrzaj>
    <derivirana_varijabla naziv="DomainObject.Predmet.ProtustrankaFormatedWithAdress_1"> ŠUKE UGOSTITELJSTVO j.d.o.o.  Rijeka, Baretićevo 16, 51000 Rijeka zastupanog po punomoćniku Faik Šuke</derivirana_varijabla>
  </DomainObject.Predmet.ProtustrankaFormatedWithAdress>
  <DomainObject.Predmet.ProtustrankaFormatedWithAdressOIB>
    <izvorni_sadrzaj> ŠUKE UGOSTITELJSTVO j.d.o.o.  Rijeka, OIB 89033336409, Baretićevo 16, 51000 Rijeka zastupanog po punomoćniku Faik Šuke</izvorni_sadrzaj>
    <derivirana_varijabla naziv="DomainObject.Predmet.ProtustrankaFormatedWithAdressOIB_1"> ŠUKE UGOSTITELJSTVO j.d.o.o.  Rijeka, OIB 89033336409, Baretićevo 16, 51000 Rijeka zastupanog po punomoćniku Faik Šuke</derivirana_varijabla>
  </DomainObject.Predmet.ProtustrankaFormatedWithAdressOIB>
  <DomainObject.Predmet.ProtustrankaWithAdress>
    <izvorni_sadrzaj>ŠUKE UGOSTITELJSTVO j.d.o.o.  Rijeka Baretićevo 16, 51000 Rijeka</izvorni_sadrzaj>
    <derivirana_varijabla naziv="DomainObject.Predmet.ProtustrankaWithAdress_1">ŠUKE UGOSTITELJSTVO j.d.o.o.  Rijeka Baretićevo 16, 51000 Rijeka</derivirana_varijabla>
  </DomainObject.Predmet.ProtustrankaWithAdress>
  <DomainObject.Predmet.ProtustrankaWithAdressOIB>
    <izvorni_sadrzaj>ŠUKE UGOSTITELJSTVO j.d.o.o.  Rijeka, OIB 89033336409, Baretićevo 16, 51000 Rijeka</izvorni_sadrzaj>
    <derivirana_varijabla naziv="DomainObject.Predmet.ProtustrankaWithAdressOIB_1">ŠUKE UGOSTITELJSTVO j.d.o.o.  Rijeka, OIB 89033336409, Baretićevo 16, 51000 Rijeka</derivirana_varijabla>
  </DomainObject.Predmet.ProtustrankaWithAdressOIB>
  <DomainObject.Predmet.ProtustrankaNazivFormated>
    <izvorni_sadrzaj>ŠUKE UGOSTITELJSTVO j.d.o.o.  Rijeka</izvorni_sadrzaj>
    <derivirana_varijabla naziv="DomainObject.Predmet.ProtustrankaNazivFormated_1">ŠUKE UGOSTITELJSTVO j.d.o.o.  Rijeka</derivirana_varijabla>
  </DomainObject.Predmet.ProtustrankaNazivFormated>
  <DomainObject.Predmet.ProtustrankaNazivFormatedOIB>
    <izvorni_sadrzaj>ŠUKE UGOSTITELJSTVO j.d.o.o.  Rijeka, OIB 89033336409</izvorni_sadrzaj>
    <derivirana_varijabla naziv="DomainObject.Predmet.ProtustrankaNazivFormatedOIB_1">ŠUKE UGOSTITELJSTVO j.d.o.o.  Rijeka, OIB 89033336409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ŠUKE UGOSTITELJSTVO j.d.o.o.  Rijeka zastupanog po punomoćniku Faik Šuke</item>
    </izvorni_sadrzaj>
    <derivirana_varijabla naziv="DomainObject.Predmet.ProtuStrankaListFormated_1">
      <item>ŠUKE UGOSTITELJSTVO j.d.o.o.  Rijeka zastupanog po punomoćniku Faik Šuke</item>
    </derivirana_varijabla>
  </DomainObject.Predmet.ProtuStrankaListFormated>
  <DomainObject.Predmet.ProtuStrankaListFormatedOIB>
    <izvorni_sadrzaj>
      <item>ŠUKE UGOSTITELJSTVO j.d.o.o.  Rijeka, OIB 89033336409 zastupanog po punomoćniku Faik Šuke</item>
    </izvorni_sadrzaj>
    <derivirana_varijabla naziv="DomainObject.Predmet.ProtuStrankaListFormatedOIB_1">
      <item>ŠUKE UGOSTITELJSTVO j.d.o.o.  Rijeka, OIB 89033336409 zastupanog po punomoćniku Faik Šuke</item>
    </derivirana_varijabla>
  </DomainObject.Predmet.ProtuStrankaListFormatedOIB>
  <DomainObject.Predmet.ProtuStrankaListFormatedWithAdress>
    <izvorni_sadrzaj>
      <item>ŠUKE UGOSTITELJSTVO j.d.o.o.  Rijeka, Baretićevo 16, 51000 Rijeka zastupanog po punomoćniku Faik Šuke</item>
    </izvorni_sadrzaj>
    <derivirana_varijabla naziv="DomainObject.Predmet.ProtuStrankaListFormatedWithAdress_1">
      <item>ŠUKE UGOSTITELJSTVO j.d.o.o.  Rijeka, Baretićevo 16, 51000 Rijeka zastupanog po punomoćniku Faik Šuke</item>
    </derivirana_varijabla>
  </DomainObject.Predmet.ProtuStrankaListFormatedWithAdress>
  <DomainObject.Predmet.ProtuStrankaListFormatedWithAdressOIB>
    <izvorni_sadrzaj>
      <item>ŠUKE UGOSTITELJSTVO j.d.o.o.  Rijeka, OIB 89033336409, Baretićevo 16, 51000 Rijeka zastupanog po punomoćniku Faik Šuke</item>
    </izvorni_sadrzaj>
    <derivirana_varijabla naziv="DomainObject.Predmet.ProtuStrankaListFormatedWithAdressOIB_1">
      <item>ŠUKE UGOSTITELJSTVO j.d.o.o.  Rijeka, OIB 89033336409, Baretićevo 16, 51000 Rijeka zastupanog po punomoćniku Faik Šuke</item>
    </derivirana_varijabla>
  </DomainObject.Predmet.ProtuStrankaListFormatedWithAdressOIB>
  <DomainObject.Predmet.ProtuStrankaListNazivFormated>
    <izvorni_sadrzaj>
      <item>ŠUKE UGOSTITELJSTVO j.d.o.o.  Rijeka</item>
    </izvorni_sadrzaj>
    <derivirana_varijabla naziv="DomainObject.Predmet.ProtuStrankaListNazivFormated_1">
      <item>ŠUKE UGOSTITELJSTVO j.d.o.o.  Rijeka</item>
    </derivirana_varijabla>
  </DomainObject.Predmet.ProtuStrankaListNazivFormated>
  <DomainObject.Predmet.ProtuStrankaListNazivFormatedOIB>
    <izvorni_sadrzaj>
      <item>ŠUKE UGOSTITELJSTVO j.d.o.o.  Rijeka, OIB 89033336409</item>
    </izvorni_sadrzaj>
    <derivirana_varijabla naziv="DomainObject.Predmet.ProtuStrankaListNazivFormatedOIB_1">
      <item>ŠUKE UGOSTITELJSTVO j.d.o.o.  Rijeka, OIB 89033336409</item>
    </derivirana_varijabla>
  </DomainObject.Predmet.ProtuStrankaListNazivFormatedOIB>
  <DomainObject.Predmet.OstaliListFormated>
    <izvorni_sadrzaj>
      <item>Faik Šuke punomoćnik sudionika u postupku ŠUKE UGOSTITELJSTVO j.d.o.o.  Rijeka</item>
    </izvorni_sadrzaj>
    <derivirana_varijabla naziv="DomainObject.Predmet.OstaliListFormated_1">
      <item>Faik Šuke punomoćnik sudionika u postupku ŠUKE UGOSTITELJSTVO j.d.o.o.  Rijeka</item>
    </derivirana_varijabla>
  </DomainObject.Predmet.OstaliListFormated>
  <DomainObject.Predmet.OstaliListFormatedOIB>
    <izvorni_sadrzaj>
      <item>Faik Šuke, OIB 85004274753 punomoćnik sudionika u postupku ŠUKE UGOSTITELJSTVO j.d.o.o.  Rijeka</item>
    </izvorni_sadrzaj>
    <derivirana_varijabla naziv="DomainObject.Predmet.OstaliListFormatedOIB_1">
      <item>Faik Šuke, OIB 85004274753 punomoćnik sudionika u postupku ŠUKE UGOSTITELJSTVO j.d.o.o.  Rijeka</item>
    </derivirana_varijabla>
  </DomainObject.Predmet.OstaliListFormatedOIB>
  <DomainObject.Predmet.OstaliListFormatedWithAdress>
    <izvorni_sadrzaj>
      <item>Faik Šuke, Beretićevo 16, 51000 Rijeka punomoćnik sudionika u postupku ŠUKE UGOSTITELJSTVO j.d.o.o.  Rijeka</item>
    </izvorni_sadrzaj>
    <derivirana_varijabla naziv="DomainObject.Predmet.OstaliListFormatedWithAdress_1">
      <item>Faik Šuke, Beretićevo 16, 51000 Rijeka punomoćnik sudionika u postupku ŠUKE UGOSTITELJSTVO j.d.o.o.  Rijeka</item>
    </derivirana_varijabla>
  </DomainObject.Predmet.OstaliListFormatedWithAdress>
  <DomainObject.Predmet.OstaliListFormatedWithAdressOIB>
    <izvorni_sadrzaj>
      <item>Faik Šuke, OIB 85004274753, Beretićevo 16, 51000 Rijeka punomoćnik sudionika u postupku ŠUKE UGOSTITELJSTVO j.d.o.o.  Rijeka</item>
    </izvorni_sadrzaj>
    <derivirana_varijabla naziv="DomainObject.Predmet.OstaliListFormatedWithAdressOIB_1">
      <item>Faik Šuke, OIB 85004274753, Beretićevo 16, 51000 Rijeka punomoćnik sudionika u postupku ŠUKE UGOSTITELJSTVO j.d.o.o.  Rijeka</item>
    </derivirana_varijabla>
  </DomainObject.Predmet.OstaliListFormatedWithAdressOIB>
  <DomainObject.Predmet.OstaliListNazivFormated>
    <izvorni_sadrzaj>
      <item>Faik Šuke</item>
    </izvorni_sadrzaj>
    <derivirana_varijabla naziv="DomainObject.Predmet.OstaliListNazivFormated_1">
      <item>Faik Šuke</item>
    </derivirana_varijabla>
  </DomainObject.Predmet.OstaliListNazivFormated>
  <DomainObject.Predmet.OstaliListNazivFormatedOIB>
    <izvorni_sadrzaj>
      <item>Faik Šuke, OIB 85004274753</item>
    </izvorni_sadrzaj>
    <derivirana_varijabla naziv="DomainObject.Predmet.OstaliListNazivFormatedOIB_1">
      <item>Faik Šuke, OIB 85004274753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2024.</izvorni_sadrzaj>
    <derivirana_varijabla naziv="DomainObject.Datum_1">5. ožujka 2024.</derivirana_varijabla>
  </DomainObject.Datum>
  <DomainObject.PoslovniBrojDokumenta>
    <izvorni_sadrzaj>St-24/2024-5</izvorni_sadrzaj>
    <derivirana_varijabla naziv="DomainObject.PoslovniBrojDokumenta_1">St-24/2024-5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ŠUKE UGOSTITELJSTVO j.d.o.o.  Rijeka</izvorni_sadrzaj>
    <derivirana_varijabla naziv="DomainObject.Predmet.ProtustrankaIDrugi_1">ŠUKE UGOSTITELJSTVO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ŠUKE UGOSTITELJSTVO j.d.o.o.  Rijeka, OIB 89033336409, Baretićevo 16, 51000 Rijeka</izvorni_sadrzaj>
    <derivirana_varijabla naziv="DomainObject.Predmet.ProtustrankaIDrugiAdressOIB_1">ŠUKE UGOSTITELJSTVO j.d.o.o.  Rijeka, OIB 89033336409,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ŠUKE UGOSTITELJSTVO j.d.o.o.  Rijeka</item>
      <item>FINA  Rijeka</item>
      <item>Faik Šuke</item>
    </izvorni_sadrzaj>
    <derivirana_varijabla naziv="DomainObject.Predmet.SudioniciListNaziv_1">
      <item>ŠUKE UGOSTITELJSTVO j.d.o.o.  Rijeka</item>
      <item>FINA  Rijeka</item>
      <item>Faik Šuke</item>
    </derivirana_varijabla>
  </DomainObject.Predmet.SudioniciListNaziv>
  <DomainObject.Predmet.SudioniciListAdressOIB>
    <izvorni_sadrzaj>
      <item>ŠUKE UGOSTITELJSTVO j.d.o.o.  Rijeka, OIB 89033336409, Baretićevo 16,51000 Rijeka</item>
      <item>FINA  Rijeka, OIB 85821130368, Frana Kurelca 3,51000 Rijeka</item>
      <item>Faik Šuke, OIB 85004274753, Beretićevo 16,51000 Rijeka</item>
    </izvorni_sadrzaj>
    <derivirana_varijabla naziv="DomainObject.Predmet.SudioniciListAdressOIB_1">
      <item>ŠUKE UGOSTITELJSTVO j.d.o.o.  Rijeka, OIB 89033336409, Baretićevo 16,51000 Rijeka</item>
      <item>FINA  Rijeka, OIB 85821130368, Frana Kurelca 3,51000 Rijeka</item>
      <item>Faik Šuke, OIB 85004274753, Beretićevo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89033336409</item>
      <item>, OIB 85821130368</item>
      <item>, OIB 85004274753</item>
    </izvorni_sadrzaj>
    <derivirana_varijabla naziv="DomainObject.Predmet.SudioniciListNazivOIB_1">
      <item>, OIB 89033336409</item>
      <item>, OIB 85821130368</item>
      <item>, OIB 85004274753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259</properties:Words>
  <properties:Characters>1376</properties:Characters>
  <properties:Lines>50</properties:Lines>
  <properties:Paragraphs>26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2024-03-04T13:16:00Z</dcterms:created>
  <dc:creator>Liljana Ugrin</dc:creator>
  <cp:lastModifiedBy>Elizabet Jovanović</cp:lastModifiedBy>
  <cp:lastPrinted>2024-03-05T08:03:00Z</cp:lastPrinted>
  <dcterms:modified xmlns:xsi="http://www.w3.org/2001/XMLSchema-instance" xsi:type="dcterms:W3CDTF">2024-03-05T08:06:00Z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St-24/2024-5 / Zapisnik - Ročište radi izjašnjenja o prijedlogu za otvaranje steč.post (24 24 -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